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7FC00" w14:textId="63DBCE83" w:rsidR="007C12A1" w:rsidRPr="00902148" w:rsidRDefault="008608C1" w:rsidP="008608C1">
      <w:pPr>
        <w:pStyle w:val="A1"/>
        <w:spacing w:before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902148">
        <w:rPr>
          <w:rFonts w:ascii="Arial" w:hAnsi="Arial" w:cs="Arial"/>
          <w:b/>
          <w:sz w:val="22"/>
          <w:szCs w:val="22"/>
        </w:rPr>
        <w:t>Fragen- und Antworten</w:t>
      </w:r>
    </w:p>
    <w:p w14:paraId="5AEB732D" w14:textId="77777777" w:rsidR="00647763" w:rsidRPr="00902148" w:rsidRDefault="00647763" w:rsidP="0054546E">
      <w:pPr>
        <w:pStyle w:val="A1"/>
        <w:spacing w:before="120"/>
        <w:ind w:left="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3723"/>
        <w:gridCol w:w="3825"/>
      </w:tblGrid>
      <w:tr w:rsidR="002E1CD0" w:rsidRPr="00902148" w14:paraId="7AB1B3E7" w14:textId="77777777" w:rsidTr="00C354A9">
        <w:tc>
          <w:tcPr>
            <w:tcW w:w="700" w:type="pct"/>
            <w:shd w:val="clear" w:color="auto" w:fill="auto"/>
          </w:tcPr>
          <w:p w14:paraId="15AE63C3" w14:textId="77777777" w:rsidR="002E1CD0" w:rsidRPr="00902148" w:rsidRDefault="002E1CD0" w:rsidP="00B26422">
            <w:pPr>
              <w:pStyle w:val="Textkrper"/>
              <w:keepNext/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2148">
              <w:rPr>
                <w:rFonts w:ascii="Arial" w:hAnsi="Arial" w:cs="Arial"/>
                <w:b/>
                <w:sz w:val="22"/>
                <w:szCs w:val="22"/>
              </w:rPr>
              <w:lastRenderedPageBreak/>
              <w:t>Lfd. Nr.</w:t>
            </w:r>
          </w:p>
        </w:tc>
        <w:tc>
          <w:tcPr>
            <w:tcW w:w="2121" w:type="pct"/>
            <w:shd w:val="clear" w:color="auto" w:fill="auto"/>
          </w:tcPr>
          <w:p w14:paraId="5E35DE38" w14:textId="77777777" w:rsidR="002E1CD0" w:rsidRPr="00902148" w:rsidRDefault="002E1CD0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02148">
              <w:rPr>
                <w:rFonts w:ascii="Arial" w:hAnsi="Arial" w:cs="Arial"/>
                <w:b/>
                <w:sz w:val="22"/>
                <w:szCs w:val="22"/>
              </w:rPr>
              <w:t>Bieterfrage</w:t>
            </w:r>
          </w:p>
        </w:tc>
        <w:tc>
          <w:tcPr>
            <w:tcW w:w="2179" w:type="pct"/>
            <w:shd w:val="clear" w:color="auto" w:fill="auto"/>
          </w:tcPr>
          <w:p w14:paraId="539AF4E4" w14:textId="77777777" w:rsidR="002E1CD0" w:rsidRPr="00902148" w:rsidRDefault="002E1CD0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902148">
              <w:rPr>
                <w:rFonts w:ascii="Arial" w:hAnsi="Arial" w:cs="Arial"/>
                <w:b/>
                <w:sz w:val="22"/>
                <w:szCs w:val="22"/>
              </w:rPr>
              <w:t>Antwort</w:t>
            </w:r>
          </w:p>
        </w:tc>
      </w:tr>
      <w:tr w:rsidR="002E1CD0" w:rsidRPr="00902148" w14:paraId="13C86F59" w14:textId="77777777" w:rsidTr="00C354A9">
        <w:trPr>
          <w:trHeight w:val="2821"/>
        </w:trPr>
        <w:tc>
          <w:tcPr>
            <w:tcW w:w="700" w:type="pct"/>
            <w:shd w:val="clear" w:color="auto" w:fill="auto"/>
          </w:tcPr>
          <w:p w14:paraId="0E4FA666" w14:textId="77777777" w:rsidR="002E1CD0" w:rsidRPr="00902148" w:rsidRDefault="002E1CD0" w:rsidP="00B26422">
            <w:pPr>
              <w:pStyle w:val="Textkrper"/>
              <w:keepNext/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2148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  <w:p w14:paraId="20AF45BD" w14:textId="77777777" w:rsidR="002E1CD0" w:rsidRPr="00902148" w:rsidRDefault="002E1CD0" w:rsidP="00B26422">
            <w:pPr>
              <w:pStyle w:val="Textkrper"/>
              <w:keepNext/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</w:tcPr>
          <w:p w14:paraId="7F131D5A" w14:textId="0A923701" w:rsidR="002E1CD0" w:rsidRPr="00902148" w:rsidRDefault="003B0711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Warum wird LOS 13 nicht dargestellt?</w:t>
            </w:r>
          </w:p>
        </w:tc>
        <w:tc>
          <w:tcPr>
            <w:tcW w:w="2179" w:type="pct"/>
            <w:shd w:val="clear" w:color="auto" w:fill="auto"/>
          </w:tcPr>
          <w:p w14:paraId="1B5A00A8" w14:textId="64F92E64" w:rsidR="002E1CD0" w:rsidRPr="00902148" w:rsidRDefault="003B0711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LOS 13 wird </w:t>
            </w:r>
            <w:r w:rsidR="00EA31B1">
              <w:rPr>
                <w:rFonts w:ascii="Arial" w:hAnsi="Arial" w:cs="Arial"/>
                <w:sz w:val="22"/>
                <w:szCs w:val="22"/>
              </w:rPr>
              <w:t xml:space="preserve">verwendet jedoch </w:t>
            </w:r>
            <w:r>
              <w:rPr>
                <w:rFonts w:ascii="Arial" w:hAnsi="Arial" w:cs="Arial"/>
                <w:sz w:val="22"/>
                <w:szCs w:val="22"/>
              </w:rPr>
              <w:t>in der Ausschreibung SVL 2027/200 nicht bedient</w:t>
            </w:r>
          </w:p>
          <w:p w14:paraId="66D7E35A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339E7FD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F8584CA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15D9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F06F5DA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912AC18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C611751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4CE2" w:rsidRPr="00902148" w14:paraId="666AD7DD" w14:textId="77777777" w:rsidTr="00C354A9">
        <w:trPr>
          <w:trHeight w:val="2821"/>
        </w:trPr>
        <w:tc>
          <w:tcPr>
            <w:tcW w:w="700" w:type="pct"/>
            <w:shd w:val="clear" w:color="auto" w:fill="auto"/>
          </w:tcPr>
          <w:p w14:paraId="0B64528C" w14:textId="77777777" w:rsidR="00E04CE2" w:rsidRPr="00902148" w:rsidRDefault="006C5559" w:rsidP="00B26422">
            <w:pPr>
              <w:pStyle w:val="Textkrper"/>
              <w:keepNext/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2148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121" w:type="pct"/>
            <w:shd w:val="clear" w:color="auto" w:fill="auto"/>
          </w:tcPr>
          <w:p w14:paraId="22BF7497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9" w:type="pct"/>
            <w:shd w:val="clear" w:color="auto" w:fill="auto"/>
          </w:tcPr>
          <w:p w14:paraId="25E89362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4CE2" w:rsidRPr="00902148" w14:paraId="24EC20ED" w14:textId="77777777" w:rsidTr="00C354A9">
        <w:trPr>
          <w:trHeight w:val="2821"/>
        </w:trPr>
        <w:tc>
          <w:tcPr>
            <w:tcW w:w="700" w:type="pct"/>
            <w:shd w:val="clear" w:color="auto" w:fill="auto"/>
          </w:tcPr>
          <w:p w14:paraId="2BE81B25" w14:textId="77777777" w:rsidR="00E04CE2" w:rsidRPr="00902148" w:rsidRDefault="006C5559" w:rsidP="00B26422">
            <w:pPr>
              <w:pStyle w:val="Textkrper"/>
              <w:keepNext/>
              <w:tabs>
                <w:tab w:val="left" w:pos="567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02148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2121" w:type="pct"/>
            <w:shd w:val="clear" w:color="auto" w:fill="auto"/>
          </w:tcPr>
          <w:p w14:paraId="02661677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79" w:type="pct"/>
            <w:shd w:val="clear" w:color="auto" w:fill="auto"/>
          </w:tcPr>
          <w:p w14:paraId="2178734D" w14:textId="77777777" w:rsidR="00E04CE2" w:rsidRPr="00902148" w:rsidRDefault="00E04CE2" w:rsidP="00B26422">
            <w:pPr>
              <w:pStyle w:val="Textkrper"/>
              <w:keepNext/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B7E750" w14:textId="77777777" w:rsidR="00647763" w:rsidRPr="00902148" w:rsidRDefault="00647763" w:rsidP="00844252">
      <w:pPr>
        <w:pStyle w:val="Textkrper"/>
        <w:keepNext/>
        <w:tabs>
          <w:tab w:val="left" w:pos="567"/>
        </w:tabs>
        <w:rPr>
          <w:rFonts w:ascii="Arial" w:hAnsi="Arial" w:cs="Arial"/>
          <w:sz w:val="22"/>
          <w:szCs w:val="22"/>
          <w:u w:val="single"/>
        </w:rPr>
      </w:pPr>
    </w:p>
    <w:p w14:paraId="573198EA" w14:textId="77777777" w:rsidR="002E1CD0" w:rsidRPr="00902148" w:rsidRDefault="002E1CD0" w:rsidP="00844252">
      <w:pPr>
        <w:pStyle w:val="Textkrper"/>
        <w:keepNext/>
        <w:tabs>
          <w:tab w:val="left" w:pos="567"/>
        </w:tabs>
        <w:rPr>
          <w:rFonts w:ascii="Arial" w:hAnsi="Arial" w:cs="Arial"/>
          <w:sz w:val="22"/>
          <w:szCs w:val="22"/>
          <w:u w:val="single"/>
        </w:rPr>
      </w:pPr>
    </w:p>
    <w:sectPr w:rsidR="002E1CD0" w:rsidRPr="00902148" w:rsidSect="00932CBC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52" w:right="1418" w:bottom="1080" w:left="1701" w:header="1134" w:footer="413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3260A" w14:textId="77777777" w:rsidR="00600B33" w:rsidRDefault="00600B33">
      <w:r>
        <w:separator/>
      </w:r>
    </w:p>
  </w:endnote>
  <w:endnote w:type="continuationSeparator" w:id="0">
    <w:p w14:paraId="6F4EFDB3" w14:textId="77777777" w:rsidR="00600B33" w:rsidRDefault="0060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CB9D" w14:textId="77777777" w:rsidR="007C12A1" w:rsidRDefault="007C12A1">
    <w:pPr>
      <w:pStyle w:val="Fuzeile"/>
    </w:pPr>
  </w:p>
  <w:p w14:paraId="160317DC" w14:textId="77777777" w:rsidR="007C12A1" w:rsidRDefault="007C12A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A702B" w14:textId="77777777" w:rsidR="00E93212" w:rsidRPr="00C22AEC" w:rsidRDefault="00E93212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A5174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5174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A5174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A51744">
      <w:rPr>
        <w:noProof/>
      </w:rPr>
      <w:t>-0862</w:t>
    </w:r>
    <w:r w:rsidR="00A5174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A51744">
      <w:t>2009</w:t>
    </w:r>
    <w:r w:rsidRPr="00844C94">
      <w:rPr>
        <w:lang w:val="en-US"/>
      </w:rPr>
      <w:fldChar w:fldCharType="end"/>
    </w:r>
  </w:p>
  <w:p w14:paraId="512DE043" w14:textId="42C6CF0A" w:rsidR="00E93212" w:rsidRPr="005F26DB" w:rsidRDefault="00E93212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51744">
      <w:rPr>
        <w:lang w:val="en-US"/>
      </w:rPr>
      <w:instrText>2151560_1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A51744">
      <w:rPr>
        <w:lang w:val="en-US"/>
      </w:rPr>
      <w:instrText>2151560_1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F45C0">
      <w:rPr>
        <w:noProof/>
        <w:lang w:val="en-US"/>
      </w:rPr>
      <w:t>2151560_1</w:t>
    </w:r>
    <w:r w:rsidR="006F45C0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F45C0">
      <w:rPr>
        <w:noProof/>
      </w:rPr>
      <w:t>03.08.2026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43355" w14:textId="77777777" w:rsidR="00600B33" w:rsidRDefault="00600B33">
      <w:r>
        <w:separator/>
      </w:r>
    </w:p>
  </w:footnote>
  <w:footnote w:type="continuationSeparator" w:id="0">
    <w:p w14:paraId="02F81E34" w14:textId="77777777" w:rsidR="00600B33" w:rsidRDefault="00600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27F02" w14:textId="77777777" w:rsidR="00E93212" w:rsidRDefault="00E93212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7B5F5660" w14:textId="77777777" w:rsidR="00E93212" w:rsidRDefault="00E93212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D1819" w14:textId="77777777" w:rsidR="00E93212" w:rsidRDefault="00E93212" w:rsidP="003F6973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C12A1" w14:paraId="4E95A033" w14:textId="77777777" w:rsidTr="007C12A1">
      <w:trPr>
        <w:trHeight w:val="698"/>
      </w:trPr>
      <w:tc>
        <w:tcPr>
          <w:tcW w:w="2050" w:type="dxa"/>
          <w:vAlign w:val="center"/>
        </w:tcPr>
        <w:p w14:paraId="530265FA" w14:textId="77777777" w:rsidR="007C12A1" w:rsidRPr="00902148" w:rsidRDefault="00BD2C5F" w:rsidP="00D84255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22"/>
              <w:szCs w:val="22"/>
            </w:rPr>
          </w:pPr>
          <w:r w:rsidRPr="00902148">
            <w:rPr>
              <w:rFonts w:cs="Arial"/>
              <w:b/>
              <w:bCs/>
              <w:sz w:val="22"/>
              <w:szCs w:val="22"/>
            </w:rPr>
            <w:t>Ausschr. - Nr.</w:t>
          </w:r>
          <w:r w:rsidR="007C12A1" w:rsidRPr="00902148">
            <w:rPr>
              <w:rFonts w:cs="Arial"/>
              <w:b/>
              <w:bCs/>
              <w:sz w:val="22"/>
              <w:szCs w:val="22"/>
            </w:rPr>
            <w:t>:</w:t>
          </w:r>
        </w:p>
        <w:p w14:paraId="1E0EFB11" w14:textId="77777777" w:rsidR="007C12A1" w:rsidRDefault="00A32CEB" w:rsidP="009040F9">
          <w:pPr>
            <w:pStyle w:val="Kopfzeile"/>
            <w:jc w:val="center"/>
            <w:rPr>
              <w:rFonts w:ascii="Arial Black" w:hAnsi="Arial Black"/>
            </w:rPr>
          </w:pPr>
          <w:r w:rsidRPr="00902148">
            <w:rPr>
              <w:rFonts w:cs="Arial"/>
              <w:b/>
              <w:bCs/>
              <w:sz w:val="22"/>
              <w:szCs w:val="22"/>
            </w:rPr>
            <w:t>SVL</w:t>
          </w:r>
          <w:r w:rsidR="00386A71" w:rsidRPr="00902148">
            <w:rPr>
              <w:rFonts w:cs="Arial"/>
              <w:b/>
              <w:bCs/>
              <w:sz w:val="22"/>
              <w:szCs w:val="22"/>
            </w:rPr>
            <w:t xml:space="preserve"> 202</w:t>
          </w:r>
          <w:r w:rsidR="008608C1" w:rsidRPr="00902148">
            <w:rPr>
              <w:rFonts w:cs="Arial"/>
              <w:b/>
              <w:bCs/>
              <w:sz w:val="22"/>
              <w:szCs w:val="22"/>
            </w:rPr>
            <w:t>7</w:t>
          </w:r>
          <w:r w:rsidR="00BD2C5F" w:rsidRPr="00902148">
            <w:rPr>
              <w:rFonts w:cs="Arial"/>
              <w:b/>
              <w:bCs/>
              <w:sz w:val="22"/>
              <w:szCs w:val="22"/>
            </w:rPr>
            <w:t>/</w:t>
          </w:r>
          <w:r w:rsidR="008608C1" w:rsidRPr="00902148">
            <w:rPr>
              <w:rFonts w:cs="Arial"/>
              <w:b/>
              <w:bCs/>
              <w:sz w:val="22"/>
              <w:szCs w:val="22"/>
            </w:rPr>
            <w:t>2</w:t>
          </w:r>
          <w:r w:rsidRPr="00902148">
            <w:rPr>
              <w:rFonts w:cs="Arial"/>
              <w:b/>
              <w:bCs/>
              <w:sz w:val="22"/>
              <w:szCs w:val="22"/>
            </w:rPr>
            <w:t>00</w:t>
          </w:r>
        </w:p>
      </w:tc>
      <w:tc>
        <w:tcPr>
          <w:tcW w:w="5040" w:type="dxa"/>
        </w:tcPr>
        <w:p w14:paraId="3FC28D73" w14:textId="77777777" w:rsidR="007C12A1" w:rsidRDefault="007C12A1" w:rsidP="00F84B54">
          <w:pPr>
            <w:pStyle w:val="Kopfzeile"/>
            <w:jc w:val="center"/>
            <w:rPr>
              <w:caps/>
            </w:rPr>
          </w:pPr>
        </w:p>
        <w:p w14:paraId="25B93930" w14:textId="57F181A7" w:rsidR="007C12A1" w:rsidRDefault="0074614B" w:rsidP="00B65FA0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>
            <w:rPr>
              <w:rFonts w:ascii="Arial Black" w:hAnsi="Arial Black"/>
              <w:caps/>
              <w:sz w:val="22"/>
              <w:szCs w:val="22"/>
            </w:rPr>
            <w:t>Formular</w:t>
          </w:r>
          <w:r w:rsidR="00F84695">
            <w:rPr>
              <w:rFonts w:ascii="Arial Black" w:hAnsi="Arial Black"/>
              <w:caps/>
              <w:sz w:val="22"/>
              <w:szCs w:val="22"/>
            </w:rPr>
            <w:t xml:space="preserve"> DTVP Bieterfragen</w:t>
          </w:r>
        </w:p>
      </w:tc>
      <w:tc>
        <w:tcPr>
          <w:tcW w:w="2052" w:type="dxa"/>
          <w:vAlign w:val="center"/>
        </w:tcPr>
        <w:p w14:paraId="4DD3BA0F" w14:textId="77777777" w:rsidR="007C12A1" w:rsidRDefault="008608C1" w:rsidP="00D84255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774B678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15pt;height:29.95pt">
                <v:imagedata r:id="rId1" o:title=""/>
              </v:shape>
              <o:OLEObject Type="Embed" ProgID="Paint.Picture" ShapeID="_x0000_i1025" DrawAspect="Content" ObjectID="_1847272402" r:id="rId2"/>
            </w:object>
          </w:r>
        </w:p>
      </w:tc>
    </w:tr>
    <w:tr w:rsidR="007C12A1" w14:paraId="0ACB060A" w14:textId="77777777" w:rsidTr="007C12A1">
      <w:trPr>
        <w:cantSplit/>
        <w:trHeight w:val="426"/>
      </w:trPr>
      <w:tc>
        <w:tcPr>
          <w:tcW w:w="7090" w:type="dxa"/>
          <w:gridSpan w:val="2"/>
          <w:vAlign w:val="center"/>
        </w:tcPr>
        <w:p w14:paraId="5D2F9AB2" w14:textId="77777777" w:rsidR="007C12A1" w:rsidRPr="00A32CEB" w:rsidRDefault="008608C1" w:rsidP="00D84255">
          <w:pPr>
            <w:pStyle w:val="Kopfzeile"/>
            <w:jc w:val="center"/>
            <w:rPr>
              <w:rFonts w:ascii="Arial Black" w:hAnsi="Arial Black"/>
              <w:sz w:val="20"/>
            </w:rPr>
          </w:pPr>
          <w:r>
            <w:rPr>
              <w:rFonts w:ascii="Arial Black" w:hAnsi="Arial Black" w:cs="Arial"/>
              <w:b/>
              <w:sz w:val="22"/>
              <w:szCs w:val="22"/>
            </w:rPr>
            <w:t>Lebensmittelausschreibung SVL 2027/200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064E7429" w14:textId="698ADA38" w:rsidR="007C12A1" w:rsidRDefault="007C12A1" w:rsidP="00D84255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6F45C0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6F45C0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9B36981" w14:textId="77777777" w:rsidR="00E93212" w:rsidRPr="00CB5A85" w:rsidRDefault="00E93212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2B172" w14:textId="77777777" w:rsidR="00E93212" w:rsidRPr="00D37F73" w:rsidRDefault="00E93212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338"/>
        </w:tabs>
        <w:ind w:left="1338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5D12573A"/>
    <w:multiLevelType w:val="hybridMultilevel"/>
    <w:tmpl w:val="517A1BF8"/>
    <w:lvl w:ilvl="0" w:tplc="6F86F2C6">
      <w:start w:val="1"/>
      <w:numFmt w:val="bullet"/>
      <w:lvlText w:val=""/>
      <w:lvlJc w:val="left"/>
      <w:pPr>
        <w:tabs>
          <w:tab w:val="num" w:pos="927"/>
        </w:tabs>
        <w:ind w:left="927" w:hanging="360"/>
      </w:pPr>
      <w:rPr>
        <w:rFonts w:ascii="Wingdings" w:eastAsia="Times New Roman" w:hAnsi="Wingdings" w:cs="Arial" w:hint="default"/>
        <w:b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6"/>
  </w:num>
  <w:num w:numId="17">
    <w:abstractNumId w:val="38"/>
  </w:num>
  <w:num w:numId="18">
    <w:abstractNumId w:val="37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 w:numId="41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73"/>
    <w:rsid w:val="00000FC8"/>
    <w:rsid w:val="0000150A"/>
    <w:rsid w:val="00004F4A"/>
    <w:rsid w:val="00023327"/>
    <w:rsid w:val="00026D3E"/>
    <w:rsid w:val="0003299B"/>
    <w:rsid w:val="00035AFD"/>
    <w:rsid w:val="000407B3"/>
    <w:rsid w:val="0004642A"/>
    <w:rsid w:val="00070F43"/>
    <w:rsid w:val="000739D0"/>
    <w:rsid w:val="00073BFE"/>
    <w:rsid w:val="00076324"/>
    <w:rsid w:val="00086570"/>
    <w:rsid w:val="00087A34"/>
    <w:rsid w:val="00094D33"/>
    <w:rsid w:val="000A7EBD"/>
    <w:rsid w:val="000D05F9"/>
    <w:rsid w:val="000E18F4"/>
    <w:rsid w:val="000F02C7"/>
    <w:rsid w:val="000F0FCE"/>
    <w:rsid w:val="000F1080"/>
    <w:rsid w:val="000F1B9F"/>
    <w:rsid w:val="000F7C79"/>
    <w:rsid w:val="00111CE5"/>
    <w:rsid w:val="00121E7E"/>
    <w:rsid w:val="001446E9"/>
    <w:rsid w:val="00150C73"/>
    <w:rsid w:val="001526EC"/>
    <w:rsid w:val="0017164C"/>
    <w:rsid w:val="001761CB"/>
    <w:rsid w:val="001763C7"/>
    <w:rsid w:val="0018498A"/>
    <w:rsid w:val="0019494C"/>
    <w:rsid w:val="001A416C"/>
    <w:rsid w:val="001A58ED"/>
    <w:rsid w:val="001C70AC"/>
    <w:rsid w:val="001D213F"/>
    <w:rsid w:val="001D223C"/>
    <w:rsid w:val="001D773B"/>
    <w:rsid w:val="001E7330"/>
    <w:rsid w:val="001E77A6"/>
    <w:rsid w:val="001F1FDD"/>
    <w:rsid w:val="001F21C0"/>
    <w:rsid w:val="001F5FE5"/>
    <w:rsid w:val="001F6836"/>
    <w:rsid w:val="001F6E2C"/>
    <w:rsid w:val="00202F21"/>
    <w:rsid w:val="00213C51"/>
    <w:rsid w:val="0021466F"/>
    <w:rsid w:val="00214CE1"/>
    <w:rsid w:val="00236DAE"/>
    <w:rsid w:val="0024420D"/>
    <w:rsid w:val="00246925"/>
    <w:rsid w:val="00270751"/>
    <w:rsid w:val="00271BEC"/>
    <w:rsid w:val="00272D77"/>
    <w:rsid w:val="0029152F"/>
    <w:rsid w:val="0029392A"/>
    <w:rsid w:val="002A0181"/>
    <w:rsid w:val="002B5F19"/>
    <w:rsid w:val="002D3522"/>
    <w:rsid w:val="002E07C0"/>
    <w:rsid w:val="002E1CD0"/>
    <w:rsid w:val="002E67BE"/>
    <w:rsid w:val="002F344D"/>
    <w:rsid w:val="003077D2"/>
    <w:rsid w:val="00324579"/>
    <w:rsid w:val="00330C16"/>
    <w:rsid w:val="00331618"/>
    <w:rsid w:val="00333913"/>
    <w:rsid w:val="00333FDD"/>
    <w:rsid w:val="00350DF0"/>
    <w:rsid w:val="00354E03"/>
    <w:rsid w:val="00361433"/>
    <w:rsid w:val="00365B3F"/>
    <w:rsid w:val="00371581"/>
    <w:rsid w:val="003840A9"/>
    <w:rsid w:val="00386A71"/>
    <w:rsid w:val="00386C11"/>
    <w:rsid w:val="00387BD6"/>
    <w:rsid w:val="00394529"/>
    <w:rsid w:val="00395BA1"/>
    <w:rsid w:val="003975AA"/>
    <w:rsid w:val="003A2CD1"/>
    <w:rsid w:val="003B0711"/>
    <w:rsid w:val="003B68E9"/>
    <w:rsid w:val="003D036D"/>
    <w:rsid w:val="003F270C"/>
    <w:rsid w:val="003F683F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5CBB"/>
    <w:rsid w:val="004771F9"/>
    <w:rsid w:val="004B44E9"/>
    <w:rsid w:val="004C0268"/>
    <w:rsid w:val="004C5D9D"/>
    <w:rsid w:val="004D01E0"/>
    <w:rsid w:val="004D5905"/>
    <w:rsid w:val="004D7161"/>
    <w:rsid w:val="004E4B0C"/>
    <w:rsid w:val="004E68C1"/>
    <w:rsid w:val="004F3B20"/>
    <w:rsid w:val="00515040"/>
    <w:rsid w:val="00521952"/>
    <w:rsid w:val="00522D62"/>
    <w:rsid w:val="00543F1B"/>
    <w:rsid w:val="0054546E"/>
    <w:rsid w:val="005456D5"/>
    <w:rsid w:val="0056318D"/>
    <w:rsid w:val="00564295"/>
    <w:rsid w:val="00570697"/>
    <w:rsid w:val="0057489E"/>
    <w:rsid w:val="005A644D"/>
    <w:rsid w:val="005A798D"/>
    <w:rsid w:val="005B4509"/>
    <w:rsid w:val="005B487C"/>
    <w:rsid w:val="005E13C0"/>
    <w:rsid w:val="005F26DB"/>
    <w:rsid w:val="00600B33"/>
    <w:rsid w:val="00604200"/>
    <w:rsid w:val="006245FF"/>
    <w:rsid w:val="006318B8"/>
    <w:rsid w:val="00634667"/>
    <w:rsid w:val="006420FD"/>
    <w:rsid w:val="00642ACE"/>
    <w:rsid w:val="0064372A"/>
    <w:rsid w:val="00643D52"/>
    <w:rsid w:val="006443EF"/>
    <w:rsid w:val="0064670D"/>
    <w:rsid w:val="00647107"/>
    <w:rsid w:val="00647763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A2CCE"/>
    <w:rsid w:val="006B0D2B"/>
    <w:rsid w:val="006C5559"/>
    <w:rsid w:val="006C5607"/>
    <w:rsid w:val="006D2AC9"/>
    <w:rsid w:val="006D509A"/>
    <w:rsid w:val="006D7F8E"/>
    <w:rsid w:val="006F0829"/>
    <w:rsid w:val="006F0B18"/>
    <w:rsid w:val="006F34A7"/>
    <w:rsid w:val="006F45C0"/>
    <w:rsid w:val="007108B6"/>
    <w:rsid w:val="00713073"/>
    <w:rsid w:val="00715872"/>
    <w:rsid w:val="00730D01"/>
    <w:rsid w:val="00736193"/>
    <w:rsid w:val="0074614B"/>
    <w:rsid w:val="007519A4"/>
    <w:rsid w:val="007555BA"/>
    <w:rsid w:val="00755780"/>
    <w:rsid w:val="00755D0A"/>
    <w:rsid w:val="007627B8"/>
    <w:rsid w:val="00771761"/>
    <w:rsid w:val="007731A1"/>
    <w:rsid w:val="00775DD2"/>
    <w:rsid w:val="00781651"/>
    <w:rsid w:val="00783B3A"/>
    <w:rsid w:val="007B16CF"/>
    <w:rsid w:val="007B5809"/>
    <w:rsid w:val="007C0733"/>
    <w:rsid w:val="007C12A1"/>
    <w:rsid w:val="007D3955"/>
    <w:rsid w:val="007D4833"/>
    <w:rsid w:val="007D5301"/>
    <w:rsid w:val="007E4D72"/>
    <w:rsid w:val="007F2453"/>
    <w:rsid w:val="00802AA6"/>
    <w:rsid w:val="00804456"/>
    <w:rsid w:val="00806E0F"/>
    <w:rsid w:val="00806EEC"/>
    <w:rsid w:val="008177AF"/>
    <w:rsid w:val="00841EFA"/>
    <w:rsid w:val="00844252"/>
    <w:rsid w:val="00860218"/>
    <w:rsid w:val="008608C1"/>
    <w:rsid w:val="0086123E"/>
    <w:rsid w:val="00864823"/>
    <w:rsid w:val="00864AAA"/>
    <w:rsid w:val="008661CC"/>
    <w:rsid w:val="008670C6"/>
    <w:rsid w:val="008760E9"/>
    <w:rsid w:val="00887A4B"/>
    <w:rsid w:val="00893058"/>
    <w:rsid w:val="008A3C47"/>
    <w:rsid w:val="008A4FC2"/>
    <w:rsid w:val="008A4FFF"/>
    <w:rsid w:val="008A57DD"/>
    <w:rsid w:val="008A61C9"/>
    <w:rsid w:val="008B7E51"/>
    <w:rsid w:val="008C054D"/>
    <w:rsid w:val="008C11B5"/>
    <w:rsid w:val="008C3E85"/>
    <w:rsid w:val="00900939"/>
    <w:rsid w:val="009010D6"/>
    <w:rsid w:val="00902148"/>
    <w:rsid w:val="009040F9"/>
    <w:rsid w:val="00910C68"/>
    <w:rsid w:val="00916FBC"/>
    <w:rsid w:val="009203AA"/>
    <w:rsid w:val="009212D6"/>
    <w:rsid w:val="00925DC0"/>
    <w:rsid w:val="009274CB"/>
    <w:rsid w:val="00927973"/>
    <w:rsid w:val="00932CBC"/>
    <w:rsid w:val="00933040"/>
    <w:rsid w:val="00962CAD"/>
    <w:rsid w:val="00971176"/>
    <w:rsid w:val="009767B5"/>
    <w:rsid w:val="00976980"/>
    <w:rsid w:val="00977839"/>
    <w:rsid w:val="00977A5F"/>
    <w:rsid w:val="00982834"/>
    <w:rsid w:val="00991386"/>
    <w:rsid w:val="00996E55"/>
    <w:rsid w:val="00997337"/>
    <w:rsid w:val="009A0850"/>
    <w:rsid w:val="009B0279"/>
    <w:rsid w:val="009B76B1"/>
    <w:rsid w:val="009C283B"/>
    <w:rsid w:val="009C58EA"/>
    <w:rsid w:val="009D4B00"/>
    <w:rsid w:val="009F0FBC"/>
    <w:rsid w:val="009F1AFE"/>
    <w:rsid w:val="009F42B2"/>
    <w:rsid w:val="009F4D49"/>
    <w:rsid w:val="00A004A1"/>
    <w:rsid w:val="00A03D97"/>
    <w:rsid w:val="00A10257"/>
    <w:rsid w:val="00A13094"/>
    <w:rsid w:val="00A17F45"/>
    <w:rsid w:val="00A26355"/>
    <w:rsid w:val="00A30C55"/>
    <w:rsid w:val="00A32CEB"/>
    <w:rsid w:val="00A34CEE"/>
    <w:rsid w:val="00A45B9A"/>
    <w:rsid w:val="00A51744"/>
    <w:rsid w:val="00A66E17"/>
    <w:rsid w:val="00A820EA"/>
    <w:rsid w:val="00A91EDE"/>
    <w:rsid w:val="00A96530"/>
    <w:rsid w:val="00AD4A26"/>
    <w:rsid w:val="00AE7396"/>
    <w:rsid w:val="00AF25C4"/>
    <w:rsid w:val="00AF3BFD"/>
    <w:rsid w:val="00AF4A9B"/>
    <w:rsid w:val="00B01898"/>
    <w:rsid w:val="00B034A8"/>
    <w:rsid w:val="00B04581"/>
    <w:rsid w:val="00B26422"/>
    <w:rsid w:val="00B30248"/>
    <w:rsid w:val="00B31382"/>
    <w:rsid w:val="00B344FB"/>
    <w:rsid w:val="00B41884"/>
    <w:rsid w:val="00B511BE"/>
    <w:rsid w:val="00B64634"/>
    <w:rsid w:val="00B65FA0"/>
    <w:rsid w:val="00B8488A"/>
    <w:rsid w:val="00B86D2B"/>
    <w:rsid w:val="00B875A9"/>
    <w:rsid w:val="00B91672"/>
    <w:rsid w:val="00B91C48"/>
    <w:rsid w:val="00B92838"/>
    <w:rsid w:val="00B93144"/>
    <w:rsid w:val="00BA075B"/>
    <w:rsid w:val="00BA57CD"/>
    <w:rsid w:val="00BA7B4E"/>
    <w:rsid w:val="00BD2C5F"/>
    <w:rsid w:val="00BE3F29"/>
    <w:rsid w:val="00C0096C"/>
    <w:rsid w:val="00C0161A"/>
    <w:rsid w:val="00C04A6E"/>
    <w:rsid w:val="00C105A5"/>
    <w:rsid w:val="00C12275"/>
    <w:rsid w:val="00C1541F"/>
    <w:rsid w:val="00C22AEC"/>
    <w:rsid w:val="00C26DFA"/>
    <w:rsid w:val="00C354A9"/>
    <w:rsid w:val="00C47581"/>
    <w:rsid w:val="00C62134"/>
    <w:rsid w:val="00C62D84"/>
    <w:rsid w:val="00C63BA9"/>
    <w:rsid w:val="00C65DD1"/>
    <w:rsid w:val="00C737E8"/>
    <w:rsid w:val="00C8192A"/>
    <w:rsid w:val="00C84594"/>
    <w:rsid w:val="00C90E25"/>
    <w:rsid w:val="00C929B8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163AA"/>
    <w:rsid w:val="00D2117F"/>
    <w:rsid w:val="00D31B41"/>
    <w:rsid w:val="00D37F73"/>
    <w:rsid w:val="00D44845"/>
    <w:rsid w:val="00D44F9A"/>
    <w:rsid w:val="00D6221C"/>
    <w:rsid w:val="00D64674"/>
    <w:rsid w:val="00D72136"/>
    <w:rsid w:val="00D73DF4"/>
    <w:rsid w:val="00D75026"/>
    <w:rsid w:val="00D84255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4CE2"/>
    <w:rsid w:val="00E05228"/>
    <w:rsid w:val="00E16517"/>
    <w:rsid w:val="00E33240"/>
    <w:rsid w:val="00E50B53"/>
    <w:rsid w:val="00E524A5"/>
    <w:rsid w:val="00E56C7D"/>
    <w:rsid w:val="00E60145"/>
    <w:rsid w:val="00E60A9B"/>
    <w:rsid w:val="00E730AF"/>
    <w:rsid w:val="00E7736A"/>
    <w:rsid w:val="00E81C4B"/>
    <w:rsid w:val="00E82DC1"/>
    <w:rsid w:val="00E86A7F"/>
    <w:rsid w:val="00E87C5E"/>
    <w:rsid w:val="00E93212"/>
    <w:rsid w:val="00E96B64"/>
    <w:rsid w:val="00EA31B1"/>
    <w:rsid w:val="00EB1409"/>
    <w:rsid w:val="00EB2489"/>
    <w:rsid w:val="00EB5660"/>
    <w:rsid w:val="00EC3F7B"/>
    <w:rsid w:val="00ED456B"/>
    <w:rsid w:val="00ED6DED"/>
    <w:rsid w:val="00EF687E"/>
    <w:rsid w:val="00F018DB"/>
    <w:rsid w:val="00F05102"/>
    <w:rsid w:val="00F26748"/>
    <w:rsid w:val="00F30A27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06CC"/>
    <w:rsid w:val="00F81A64"/>
    <w:rsid w:val="00F84695"/>
    <w:rsid w:val="00F84B54"/>
    <w:rsid w:val="00F85C87"/>
    <w:rsid w:val="00FA1CBE"/>
    <w:rsid w:val="00FA2D7B"/>
    <w:rsid w:val="00FA4342"/>
    <w:rsid w:val="00FA57CE"/>
    <w:rsid w:val="00FA703F"/>
    <w:rsid w:val="00FC366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  <w14:docId w14:val="7967794E"/>
  <w15:chartTrackingRefBased/>
  <w15:docId w15:val="{795E3729-6C45-4EB8-A26B-B1F5DB238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uiPriority w:val="99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7C12A1"/>
    <w:rPr>
      <w:rFonts w:ascii="Arial" w:hAnsi="Arial"/>
      <w:spacing w:val="6"/>
      <w:sz w:val="16"/>
      <w:szCs w:val="24"/>
    </w:rPr>
  </w:style>
  <w:style w:type="character" w:customStyle="1" w:styleId="FuzeileZchn">
    <w:name w:val="Fußzeile Zchn"/>
    <w:link w:val="Fuzeile"/>
    <w:uiPriority w:val="99"/>
    <w:rsid w:val="007C12A1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Henschel, Niels-Robin</cp:lastModifiedBy>
  <cp:revision>2</cp:revision>
  <cp:lastPrinted>2025-09-16T08:59:00Z</cp:lastPrinted>
  <dcterms:created xsi:type="dcterms:W3CDTF">2026-08-03T12:27:00Z</dcterms:created>
  <dcterms:modified xsi:type="dcterms:W3CDTF">2026-08-03T12:27:00Z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2151560_1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5</vt:lpwstr>
  </property>
</Properties>
</file>